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BA189" w14:textId="77777777" w:rsidR="0064063D" w:rsidRDefault="008A0694" w:rsidP="00F20022">
      <w:pPr>
        <w:pStyle w:val="Heading1"/>
      </w:pPr>
      <w:bookmarkStart w:id="0" w:name="_GoBack"/>
      <w:bookmarkEnd w:id="0"/>
      <w:r>
        <w:t>Boost Your Productivity with These Essential Time Management Skills</w:t>
      </w:r>
    </w:p>
    <w:p w14:paraId="4850C3A2" w14:textId="77777777" w:rsidR="00F20022" w:rsidRDefault="00F20022" w:rsidP="00F20022"/>
    <w:p w14:paraId="5D6E06E6" w14:textId="77777777" w:rsidR="00F20022" w:rsidRDefault="008A0694">
      <w:r>
        <w:t xml:space="preserve">If you're looking to become more productive with your time, then you have to understand that you need to make constant and never-ending improvements to the way that you work. </w:t>
      </w:r>
      <w:r>
        <w:t>Fortunately, there are many time management skills that you can improve that will help you become more productive. Here are several essential time management skills that can help you boost your productivity.</w:t>
      </w:r>
    </w:p>
    <w:p w14:paraId="610B98B8" w14:textId="77777777" w:rsidR="000419A4" w:rsidRDefault="000419A4"/>
    <w:p w14:paraId="14EEABA7" w14:textId="77777777" w:rsidR="000419A4" w:rsidRDefault="008A0694">
      <w:pPr>
        <w:rPr>
          <w:b/>
        </w:rPr>
      </w:pPr>
      <w:r>
        <w:rPr>
          <w:b/>
        </w:rPr>
        <w:t>Goal Setting</w:t>
      </w:r>
    </w:p>
    <w:p w14:paraId="233BF339" w14:textId="77777777" w:rsidR="00E21C37" w:rsidRDefault="008A0694">
      <w:r>
        <w:t>Time management isn’t a standalone</w:t>
      </w:r>
      <w:r>
        <w:t xml:space="preserve"> skill. </w:t>
      </w:r>
      <w:r w:rsidR="00AB2056">
        <w:t>While you can't manage time, you can control how you use your time. When it comes to your productivity, the way you use your time should be directly driven by effective goal-setting. The most fundamental skill when it comes to time management is your ability to use the time you have in a manner that serves your goals.</w:t>
      </w:r>
    </w:p>
    <w:p w14:paraId="4DEE851B" w14:textId="77777777" w:rsidR="00AB2056" w:rsidRDefault="00AB2056"/>
    <w:p w14:paraId="52754DE0" w14:textId="77777777" w:rsidR="00AB2056" w:rsidRDefault="008A0694">
      <w:pPr>
        <w:rPr>
          <w:b/>
        </w:rPr>
      </w:pPr>
      <w:r>
        <w:rPr>
          <w:b/>
        </w:rPr>
        <w:t>Prioritization</w:t>
      </w:r>
    </w:p>
    <w:p w14:paraId="793967E2" w14:textId="77777777" w:rsidR="00D076AB" w:rsidRDefault="008A0694">
      <w:r>
        <w:t>When it comes to prioritizing work tasks, most people attempt to prioritize the items that are on their to-do list. However, many of the things that appear on their lis</w:t>
      </w:r>
      <w:r>
        <w:t xml:space="preserve">ts are ones that shouldn't be on there. When it comes to time management, your prioritization efforts should start with eliminating tasks that you shouldn't be performing. </w:t>
      </w:r>
      <w:r w:rsidR="004F10E2">
        <w:t>When you've done this, then you can begin to focus on finishing the most valuable work with the time and resources that are available.</w:t>
      </w:r>
    </w:p>
    <w:p w14:paraId="2A533D51" w14:textId="77777777" w:rsidR="004F10E2" w:rsidRDefault="004F10E2"/>
    <w:p w14:paraId="56641BC6" w14:textId="77777777" w:rsidR="004F10E2" w:rsidRDefault="008A0694">
      <w:pPr>
        <w:rPr>
          <w:b/>
        </w:rPr>
      </w:pPr>
      <w:r>
        <w:rPr>
          <w:b/>
        </w:rPr>
        <w:t>Self-Motivation</w:t>
      </w:r>
    </w:p>
    <w:p w14:paraId="598A627B" w14:textId="77777777" w:rsidR="00715965" w:rsidRDefault="008A0694">
      <w:r>
        <w:t>There will always be days that you don't want to do anything. On days like this, you have to be able to motivate yourself into action. When you can improve your self-awareness, you give yo</w:t>
      </w:r>
      <w:r>
        <w:t>urself the information that you need to get yourself motivated to work. While you may have all the other time management skills necessary to remain productive, if you cannot motivate yourself, you'll find yourself bowing to stress and pressure.</w:t>
      </w:r>
    </w:p>
    <w:p w14:paraId="2CF0E393" w14:textId="77777777" w:rsidR="00BC3E1D" w:rsidRDefault="00BC3E1D"/>
    <w:p w14:paraId="30573E8B" w14:textId="77777777" w:rsidR="00AE5D5D" w:rsidRDefault="008A0694">
      <w:pPr>
        <w:rPr>
          <w:b/>
        </w:rPr>
      </w:pPr>
      <w:r>
        <w:rPr>
          <w:b/>
        </w:rPr>
        <w:t>Focus</w:t>
      </w:r>
    </w:p>
    <w:p w14:paraId="1E07208E" w14:textId="77777777" w:rsidR="00872924" w:rsidRDefault="008A0694">
      <w:r>
        <w:t>Bein</w:t>
      </w:r>
      <w:r>
        <w:t xml:space="preserve">g able to shut everything out and focus on the task at hand is one of those time management skills that you don’t realize the importance of it until you struggle with it. </w:t>
      </w:r>
      <w:r w:rsidR="00C75C1A">
        <w:t xml:space="preserve">The best way to achieve focus is to </w:t>
      </w:r>
      <w:r w:rsidR="00AB7B77">
        <w:t>stop multitasking and identify the most crucial task and block the rest out.</w:t>
      </w:r>
    </w:p>
    <w:p w14:paraId="1278BB0F" w14:textId="77777777" w:rsidR="00AB7B77" w:rsidRDefault="00AB7B77"/>
    <w:p w14:paraId="3CACEF43" w14:textId="77777777" w:rsidR="00AB7B77" w:rsidRDefault="008A0694">
      <w:pPr>
        <w:rPr>
          <w:b/>
        </w:rPr>
      </w:pPr>
      <w:r>
        <w:rPr>
          <w:b/>
        </w:rPr>
        <w:t>Delegation</w:t>
      </w:r>
    </w:p>
    <w:p w14:paraId="5163BBC0" w14:textId="77777777" w:rsidR="00AB7B77" w:rsidRDefault="008A0694">
      <w:r>
        <w:t xml:space="preserve">As an entrepreneur, you need to ensure that all the necessary work gets completed. However, that doesn't mean that you have to be the one to do it. One of the most vital time management skills that you can master is </w:t>
      </w:r>
      <w:r>
        <w:t>knowing when you're not the right person to perform the task. If you have a task that is more suited to someone else's skill set, then you should consider delegating those tasks.</w:t>
      </w:r>
    </w:p>
    <w:p w14:paraId="7A26897E" w14:textId="77777777" w:rsidR="009A02A5" w:rsidRDefault="009A02A5"/>
    <w:p w14:paraId="33759153" w14:textId="77777777" w:rsidR="009A02A5" w:rsidRPr="009A02A5" w:rsidRDefault="008A0694">
      <w:r>
        <w:t>If you want to get the best results from your work, then you need to improve</w:t>
      </w:r>
      <w:r>
        <w:t xml:space="preserve"> your time management skills. </w:t>
      </w:r>
      <w:r w:rsidR="00BD58F1">
        <w:t>As you start to improve your time management skills, you begin to enjoy a boost in your productivity and get more work done in less time.</w:t>
      </w:r>
    </w:p>
    <w:p w14:paraId="4054DC04" w14:textId="77777777" w:rsidR="0094756F" w:rsidRPr="0094756F" w:rsidRDefault="0094756F"/>
    <w:p w14:paraId="12896E81" w14:textId="77777777" w:rsidR="003E5C86" w:rsidRPr="003E5C86" w:rsidRDefault="003E5C86"/>
    <w:sectPr w:rsidR="003E5C86" w:rsidRPr="003E5C86"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022"/>
    <w:rsid w:val="000419A4"/>
    <w:rsid w:val="0007530C"/>
    <w:rsid w:val="003E5C86"/>
    <w:rsid w:val="004F10E2"/>
    <w:rsid w:val="006229E2"/>
    <w:rsid w:val="0064063D"/>
    <w:rsid w:val="00660AAD"/>
    <w:rsid w:val="00715965"/>
    <w:rsid w:val="00872924"/>
    <w:rsid w:val="008A0694"/>
    <w:rsid w:val="0094756F"/>
    <w:rsid w:val="009A02A5"/>
    <w:rsid w:val="00AB2056"/>
    <w:rsid w:val="00AB7B77"/>
    <w:rsid w:val="00AE5D5D"/>
    <w:rsid w:val="00BC3E1D"/>
    <w:rsid w:val="00BD58F1"/>
    <w:rsid w:val="00C75C1A"/>
    <w:rsid w:val="00D076AB"/>
    <w:rsid w:val="00E058AD"/>
    <w:rsid w:val="00E21C37"/>
    <w:rsid w:val="00ED7616"/>
    <w:rsid w:val="00F20022"/>
    <w:rsid w:val="00F27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D5B591"/>
  <w14:defaultImageDpi w14:val="32767"/>
  <w15:chartTrackingRefBased/>
  <w15:docId w15:val="{1713439F-6977-D744-8598-36ACF8D9E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0</TotalTime>
  <Pages>2</Pages>
  <Words>467</Words>
  <Characters>2242</Characters>
  <Application>Microsoft Office Word</Application>
  <DocSecurity>0</DocSecurity>
  <Lines>53</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2019-04-18T19:34:00Z</dcterms:created>
  <dcterms:modified xsi:type="dcterms:W3CDTF">2019-04-18T19:34:00Z</dcterms:modified>
  <cp:category/>
</cp:coreProperties>
</file>